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4B2FD470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</w:t>
      </w:r>
      <w:r w:rsidR="00144E3E">
        <w:rPr>
          <w:rFonts w:cs="Arial"/>
        </w:rPr>
        <w:t>1</w:t>
      </w:r>
      <w:r w:rsidR="00EB11D7">
        <w:rPr>
          <w:rFonts w:cs="Arial"/>
        </w:rPr>
        <w:t>-</w:t>
      </w:r>
      <w:r w:rsidR="00BB7038">
        <w:rPr>
          <w:rFonts w:cs="Arial"/>
        </w:rPr>
        <w:t>009</w:t>
      </w:r>
      <w:r w:rsidR="00554AE5">
        <w:rPr>
          <w:rFonts w:cs="Arial"/>
        </w:rPr>
        <w:t>9</w:t>
      </w:r>
      <w:r w:rsidR="00EB11D7">
        <w:rPr>
          <w:rFonts w:cs="Arial"/>
        </w:rPr>
        <w:t>/202</w:t>
      </w:r>
      <w:r w:rsidR="002D58D9">
        <w:rPr>
          <w:rFonts w:cs="Arial"/>
        </w:rPr>
        <w:t>4</w:t>
      </w:r>
    </w:p>
    <w:p w14:paraId="15803A36" w14:textId="38DBAD35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2D58D9">
        <w:rPr>
          <w:rFonts w:cs="Arial"/>
        </w:rPr>
        <w:t>40</w:t>
      </w:r>
      <w:r w:rsidR="00EB11D7">
        <w:rPr>
          <w:rFonts w:cs="Arial"/>
        </w:rPr>
        <w:t>-</w:t>
      </w:r>
      <w:r w:rsidR="00FC5E36">
        <w:rPr>
          <w:rFonts w:cs="Arial"/>
        </w:rPr>
        <w:t>45</w:t>
      </w:r>
      <w:r w:rsidR="00554AE5">
        <w:rPr>
          <w:rFonts w:cs="Arial"/>
        </w:rPr>
        <w:t>2</w:t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  <w:b/>
        </w:rPr>
        <w:t>SKUPNA PONUDBENA VREDNOST</w:t>
      </w:r>
    </w:p>
    <w:p w14:paraId="73EECA30" w14:textId="54F55793" w:rsidR="00C374E4" w:rsidRDefault="00C374E4" w:rsidP="00BC2F4D">
      <w:pPr>
        <w:jc w:val="center"/>
        <w:rPr>
          <w:rFonts w:cs="Arial"/>
          <w:b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49F63B87" w14:textId="77777777" w:rsidR="001A753B" w:rsidRDefault="001A753B" w:rsidP="005B230F">
      <w:pPr>
        <w:tabs>
          <w:tab w:val="left" w:pos="1083"/>
        </w:tabs>
        <w:rPr>
          <w:rFonts w:cs="Arial"/>
        </w:rPr>
      </w:pPr>
    </w:p>
    <w:p w14:paraId="694A94B0" w14:textId="5DA7A3B9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1: Prodaja in nakup z odpremo v skladišču naročnika in dobavo pšenice letine 202</w:t>
      </w:r>
      <w:r w:rsidR="00BB7038">
        <w:rPr>
          <w:rFonts w:cs="Arial"/>
          <w:b/>
        </w:rPr>
        <w:t>5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BAE09AC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367FF3F8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1ACF6A46" w:rsidR="002D777D" w:rsidRPr="00AC3998" w:rsidRDefault="00554AE5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2.500.000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00FB097A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 Prodaja in nakup z odpremo v skladišču naročnika in dobavo pšenice letine 202</w:t>
      </w:r>
      <w:r w:rsidR="00BB7038">
        <w:rPr>
          <w:rFonts w:cs="Arial"/>
          <w:b/>
        </w:rPr>
        <w:t>5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4C40F37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73CAA5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2745A68D" w:rsidR="002D777D" w:rsidRPr="00AC3998" w:rsidRDefault="00554AE5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2.472.960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6DD66DCC" w14:textId="7D450FF8" w:rsidR="00BD481D" w:rsidRDefault="00BD481D" w:rsidP="002D777D">
      <w:pPr>
        <w:jc w:val="both"/>
        <w:rPr>
          <w:rFonts w:cs="Arial"/>
        </w:rPr>
      </w:pPr>
      <w:bookmarkStart w:id="0" w:name="_GoBack"/>
      <w:bookmarkEnd w:id="0"/>
    </w:p>
    <w:p w14:paraId="4FC6EA4D" w14:textId="1DC00C1E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  <w:t xml:space="preserve">    </w:t>
      </w:r>
      <w:r>
        <w:rPr>
          <w:rFonts w:cs="Arial"/>
        </w:rPr>
        <w:t>___________________________________</w:t>
      </w:r>
    </w:p>
    <w:p w14:paraId="1D177373" w14:textId="37A9448F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>
        <w:rPr>
          <w:rFonts w:cs="Arial"/>
        </w:rPr>
        <w:t xml:space="preserve"> Podpis </w:t>
      </w:r>
      <w:r w:rsidR="00FC5E36">
        <w:rPr>
          <w:rFonts w:cs="Arial"/>
        </w:rPr>
        <w:t>in</w:t>
      </w:r>
      <w:r w:rsidR="00144E3E">
        <w:rPr>
          <w:rFonts w:cs="Arial"/>
        </w:rPr>
        <w:t xml:space="preserve"> žig z</w:t>
      </w:r>
      <w:r>
        <w:rPr>
          <w:rFonts w:cs="Arial"/>
        </w:rPr>
        <w:t xml:space="preserve">akonitega zastopnika </w:t>
      </w:r>
    </w:p>
    <w:p w14:paraId="192DA3D8" w14:textId="77777777" w:rsidR="00554AE5" w:rsidRDefault="00554AE5" w:rsidP="00AC3998">
      <w:pPr>
        <w:ind w:right="-32"/>
        <w:jc w:val="both"/>
        <w:rPr>
          <w:rFonts w:cs="Arial"/>
          <w:i/>
        </w:rPr>
      </w:pPr>
    </w:p>
    <w:p w14:paraId="18BF8984" w14:textId="7E67EBE3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487B9" w14:textId="77777777" w:rsidR="00F21AB0" w:rsidRDefault="00F21AB0">
      <w:r>
        <w:separator/>
      </w:r>
    </w:p>
  </w:endnote>
  <w:endnote w:type="continuationSeparator" w:id="0">
    <w:p w14:paraId="6C040934" w14:textId="77777777" w:rsidR="00F21AB0" w:rsidRDefault="00F2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140A5" w14:textId="77777777" w:rsidR="00F21AB0" w:rsidRDefault="00F21AB0">
      <w:r>
        <w:separator/>
      </w:r>
    </w:p>
  </w:footnote>
  <w:footnote w:type="continuationSeparator" w:id="0">
    <w:p w14:paraId="115028AF" w14:textId="77777777" w:rsidR="00F21AB0" w:rsidRDefault="00F2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44E3E"/>
    <w:rsid w:val="00160C80"/>
    <w:rsid w:val="00166414"/>
    <w:rsid w:val="0017296F"/>
    <w:rsid w:val="00174BFE"/>
    <w:rsid w:val="00183318"/>
    <w:rsid w:val="00185374"/>
    <w:rsid w:val="001A192F"/>
    <w:rsid w:val="001A753B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11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4AE5"/>
    <w:rsid w:val="005564B9"/>
    <w:rsid w:val="005608A6"/>
    <w:rsid w:val="005724B4"/>
    <w:rsid w:val="005753D9"/>
    <w:rsid w:val="00575B15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069B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67E9"/>
    <w:rsid w:val="00BB3939"/>
    <w:rsid w:val="00BB5555"/>
    <w:rsid w:val="00BB7038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AB0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75AC9"/>
    <w:rsid w:val="00F8171D"/>
    <w:rsid w:val="00F92D1D"/>
    <w:rsid w:val="00F94B26"/>
    <w:rsid w:val="00FA340B"/>
    <w:rsid w:val="00FA493D"/>
    <w:rsid w:val="00FB174F"/>
    <w:rsid w:val="00FB4D34"/>
    <w:rsid w:val="00FC4EB7"/>
    <w:rsid w:val="00FC5E36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54AE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C78DBBB-9F75-4606-AEA6-9C292581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18</cp:revision>
  <cp:lastPrinted>2024-07-23T05:34:00Z</cp:lastPrinted>
  <dcterms:created xsi:type="dcterms:W3CDTF">2023-08-31T13:04:00Z</dcterms:created>
  <dcterms:modified xsi:type="dcterms:W3CDTF">2025-01-13T08:35:00Z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